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148F7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MELTON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208D131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574E3E1C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1A08B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8F5AD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Jul.1401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A5A705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B0534FF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51CEEDBB" w14:textId="77777777" w:rsidR="00B83E1E" w:rsidRDefault="00B83E1E" w:rsidP="00B83E1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0A8309A3" w14:textId="77777777" w:rsidR="00B83E1E" w:rsidRDefault="00B83E1E" w:rsidP="00B83E1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p.48)</w:t>
      </w:r>
    </w:p>
    <w:p w14:paraId="60155880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11FBC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B4518" w14:textId="77777777" w:rsidR="00B83E1E" w:rsidRPr="00B0750C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Thomas Golding, clerk(q.v.), and others.  (ibid.)</w:t>
      </w:r>
    </w:p>
    <w:p w14:paraId="46765C5F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C27A42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D91655" w14:textId="77777777" w:rsidR="00B83E1E" w:rsidRDefault="00B83E1E" w:rsidP="00B83E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74BA16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7293" w14:textId="77777777" w:rsidR="00B83E1E" w:rsidRDefault="00B83E1E" w:rsidP="009139A6">
      <w:r>
        <w:separator/>
      </w:r>
    </w:p>
  </w:endnote>
  <w:endnote w:type="continuationSeparator" w:id="0">
    <w:p w14:paraId="0D839649" w14:textId="77777777" w:rsidR="00B83E1E" w:rsidRDefault="00B83E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26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3C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7A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AFBD" w14:textId="77777777" w:rsidR="00B83E1E" w:rsidRDefault="00B83E1E" w:rsidP="009139A6">
      <w:r>
        <w:separator/>
      </w:r>
    </w:p>
  </w:footnote>
  <w:footnote w:type="continuationSeparator" w:id="0">
    <w:p w14:paraId="58373BBE" w14:textId="77777777" w:rsidR="00B83E1E" w:rsidRDefault="00B83E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0B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813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FF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E1E"/>
    <w:rsid w:val="000666E0"/>
    <w:rsid w:val="002510B7"/>
    <w:rsid w:val="005C130B"/>
    <w:rsid w:val="00826F5C"/>
    <w:rsid w:val="009139A6"/>
    <w:rsid w:val="009448BB"/>
    <w:rsid w:val="00A3176C"/>
    <w:rsid w:val="00AE65F8"/>
    <w:rsid w:val="00B83E1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438E"/>
  <w15:chartTrackingRefBased/>
  <w15:docId w15:val="{3A8B74D8-B84B-4D9D-A48E-C77689EE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2021-04-23T11:36:00Z</dcterms:created>
  <dcterms:modified xsi:type="dcterms:W3CDTF">2021-04-23T11:37:00Z</dcterms:modified>
</cp:coreProperties>
</file>